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B21" w:rsidRDefault="00F57B21">
      <w:pPr>
        <w:pStyle w:val="Nagwek1"/>
        <w:rPr>
          <w:rFonts w:ascii="Arial" w:hAnsi="Arial" w:cs="Arial"/>
          <w:b w:val="0"/>
          <w:i w:val="0"/>
          <w:iCs/>
          <w:color w:val="0070C0"/>
          <w:sz w:val="20"/>
          <w:u w:val="none"/>
        </w:rPr>
      </w:pPr>
    </w:p>
    <w:p w:rsidR="008469BB" w:rsidRPr="002A775B" w:rsidRDefault="004744FA">
      <w:pPr>
        <w:pStyle w:val="Nagwek1"/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</w:pPr>
      <w:r w:rsidRPr="002A775B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 xml:space="preserve">Załącznik nr </w:t>
      </w:r>
      <w:r w:rsidR="00BE4494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>10</w:t>
      </w:r>
    </w:p>
    <w:p w:rsidR="00E71343" w:rsidRDefault="00E71343" w:rsidP="00E71343"/>
    <w:p w:rsidR="001761FC" w:rsidRDefault="001761FC" w:rsidP="001761FC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  <w:r w:rsidRPr="00505EE0">
        <w:rPr>
          <w:rFonts w:ascii="Arial" w:hAnsi="Arial" w:cs="Arial"/>
          <w:i w:val="0"/>
          <w:sz w:val="24"/>
          <w:szCs w:val="24"/>
        </w:rPr>
        <w:t xml:space="preserve">ZDOLNOŚĆ TECHNICZNA LUB ZAWODOWA - WYKAZ </w:t>
      </w:r>
      <w:r w:rsidR="00AC7196">
        <w:rPr>
          <w:rFonts w:ascii="Arial" w:hAnsi="Arial" w:cs="Arial"/>
          <w:i w:val="0"/>
          <w:sz w:val="24"/>
          <w:szCs w:val="24"/>
        </w:rPr>
        <w:t>ROBÓT</w:t>
      </w:r>
      <w:r w:rsidR="004152D2">
        <w:rPr>
          <w:rFonts w:ascii="Arial" w:hAnsi="Arial" w:cs="Arial"/>
          <w:i w:val="0"/>
          <w:sz w:val="24"/>
          <w:szCs w:val="24"/>
        </w:rPr>
        <w:t xml:space="preserve"> BUDOWLANYCH</w:t>
      </w:r>
    </w:p>
    <w:p w:rsidR="00682C92" w:rsidRPr="00682C92" w:rsidRDefault="00682C92" w:rsidP="00682C92"/>
    <w:tbl>
      <w:tblPr>
        <w:tblW w:w="1042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2197"/>
        <w:gridCol w:w="3402"/>
        <w:gridCol w:w="1276"/>
        <w:gridCol w:w="1276"/>
        <w:gridCol w:w="1772"/>
      </w:tblGrid>
      <w:tr w:rsidR="004744FA" w:rsidRPr="004744FA" w:rsidTr="00A56A88">
        <w:trPr>
          <w:trHeight w:val="2941"/>
        </w:trPr>
        <w:tc>
          <w:tcPr>
            <w:tcW w:w="497" w:type="dxa"/>
            <w:vAlign w:val="center"/>
          </w:tcPr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2197" w:type="dxa"/>
            <w:vAlign w:val="center"/>
          </w:tcPr>
          <w:p w:rsidR="00655253" w:rsidRPr="004C2226" w:rsidRDefault="00655253" w:rsidP="001710B1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>Nazwa i adres</w:t>
            </w:r>
            <w:r w:rsidR="001710B1" w:rsidRPr="004C222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podmiotu lub instytucji, </w:t>
            </w:r>
            <w:r w:rsidR="00507F3A" w:rsidRPr="004C2226">
              <w:rPr>
                <w:rFonts w:ascii="Arial" w:hAnsi="Arial" w:cs="Arial"/>
                <w:sz w:val="17"/>
                <w:szCs w:val="17"/>
              </w:rPr>
              <w:t xml:space="preserve">na rzecz której </w:t>
            </w:r>
            <w:r w:rsidR="003015BD" w:rsidRPr="004C2226">
              <w:rPr>
                <w:rFonts w:ascii="Arial" w:hAnsi="Arial" w:cs="Arial"/>
                <w:sz w:val="17"/>
                <w:szCs w:val="17"/>
              </w:rPr>
              <w:t>roboty budowlane</w:t>
            </w:r>
            <w:r w:rsidR="00507F3A" w:rsidRPr="004C2226">
              <w:rPr>
                <w:rFonts w:ascii="Arial" w:hAnsi="Arial" w:cs="Arial"/>
                <w:sz w:val="17"/>
                <w:szCs w:val="17"/>
              </w:rPr>
              <w:t xml:space="preserve"> zostały wykonane</w:t>
            </w:r>
          </w:p>
        </w:tc>
        <w:tc>
          <w:tcPr>
            <w:tcW w:w="3402" w:type="dxa"/>
            <w:vAlign w:val="center"/>
          </w:tcPr>
          <w:p w:rsidR="00B524C8" w:rsidRPr="001C1EFE" w:rsidRDefault="00655253" w:rsidP="001710B1">
            <w:pPr>
              <w:ind w:left="-74" w:right="-66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C1EFE">
              <w:rPr>
                <w:rFonts w:ascii="Arial" w:hAnsi="Arial" w:cs="Arial"/>
                <w:sz w:val="17"/>
                <w:szCs w:val="17"/>
              </w:rPr>
              <w:t xml:space="preserve">Opis </w:t>
            </w:r>
            <w:r w:rsidR="00B524C8" w:rsidRPr="001C1EFE">
              <w:rPr>
                <w:rFonts w:ascii="Arial" w:hAnsi="Arial" w:cs="Arial"/>
                <w:sz w:val="17"/>
                <w:szCs w:val="17"/>
              </w:rPr>
              <w:t xml:space="preserve">rodzaju </w:t>
            </w:r>
            <w:r w:rsidR="003015BD" w:rsidRPr="001C1EFE">
              <w:rPr>
                <w:rFonts w:ascii="Arial" w:hAnsi="Arial" w:cs="Arial"/>
                <w:sz w:val="17"/>
                <w:szCs w:val="17"/>
              </w:rPr>
              <w:t>robót</w:t>
            </w:r>
            <w:r w:rsidRPr="001C1EF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4152D2" w:rsidRPr="001C1EFE">
              <w:rPr>
                <w:rFonts w:ascii="Arial" w:hAnsi="Arial" w:cs="Arial"/>
                <w:sz w:val="17"/>
                <w:szCs w:val="17"/>
              </w:rPr>
              <w:t xml:space="preserve">budowlanych </w:t>
            </w:r>
          </w:p>
          <w:p w:rsidR="00655253" w:rsidRPr="001C1EFE" w:rsidRDefault="00B524C8" w:rsidP="001710B1">
            <w:pPr>
              <w:ind w:left="-74" w:right="-66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C1EFE">
              <w:rPr>
                <w:rFonts w:ascii="Arial" w:hAnsi="Arial" w:cs="Arial"/>
                <w:sz w:val="17"/>
                <w:szCs w:val="17"/>
              </w:rPr>
              <w:t xml:space="preserve">(Opis </w:t>
            </w:r>
            <w:r w:rsidR="004C2226" w:rsidRPr="001C1EFE">
              <w:rPr>
                <w:rFonts w:ascii="Arial" w:hAnsi="Arial" w:cs="Arial"/>
                <w:sz w:val="17"/>
                <w:szCs w:val="17"/>
              </w:rPr>
              <w:t xml:space="preserve">/nazwy poszczególnych zadań wraz </w:t>
            </w:r>
            <w:r w:rsidR="004C2226" w:rsidRPr="001C1EFE">
              <w:rPr>
                <w:rFonts w:ascii="Arial" w:hAnsi="Arial" w:cs="Arial"/>
                <w:sz w:val="17"/>
                <w:szCs w:val="17"/>
              </w:rPr>
              <w:br/>
              <w:t xml:space="preserve">z opisem/ </w:t>
            </w:r>
            <w:r w:rsidRPr="001C1EFE">
              <w:rPr>
                <w:rFonts w:ascii="Arial" w:hAnsi="Arial" w:cs="Arial"/>
                <w:sz w:val="17"/>
                <w:szCs w:val="17"/>
              </w:rPr>
              <w:t xml:space="preserve">musi zawierać informacje </w:t>
            </w:r>
            <w:r w:rsidR="00655253" w:rsidRPr="001C1EFE">
              <w:rPr>
                <w:rFonts w:ascii="Arial" w:hAnsi="Arial" w:cs="Arial"/>
                <w:sz w:val="17"/>
                <w:szCs w:val="17"/>
              </w:rPr>
              <w:t>p</w:t>
            </w:r>
            <w:r w:rsidRPr="001C1EFE">
              <w:rPr>
                <w:rFonts w:ascii="Arial" w:hAnsi="Arial" w:cs="Arial"/>
                <w:sz w:val="17"/>
                <w:szCs w:val="17"/>
              </w:rPr>
              <w:t>ozwalające  jednozna</w:t>
            </w:r>
            <w:r w:rsidR="001710B1" w:rsidRPr="001C1EFE">
              <w:rPr>
                <w:rFonts w:ascii="Arial" w:hAnsi="Arial" w:cs="Arial"/>
                <w:sz w:val="17"/>
                <w:szCs w:val="17"/>
              </w:rPr>
              <w:t>cznie stwierdzić, czy</w:t>
            </w:r>
            <w:r w:rsidRPr="001C1EFE">
              <w:rPr>
                <w:rFonts w:ascii="Arial" w:hAnsi="Arial" w:cs="Arial"/>
                <w:sz w:val="17"/>
                <w:szCs w:val="17"/>
              </w:rPr>
              <w:t xml:space="preserve"> Wykonawca spełnia warunki</w:t>
            </w:r>
            <w:r w:rsidR="00655253" w:rsidRPr="001C1EFE">
              <w:rPr>
                <w:rFonts w:ascii="Arial" w:hAnsi="Arial" w:cs="Arial"/>
                <w:sz w:val="17"/>
                <w:szCs w:val="17"/>
              </w:rPr>
              <w:t xml:space="preserve"> udziału </w:t>
            </w:r>
            <w:r w:rsidR="004C2226" w:rsidRPr="001C1EFE">
              <w:rPr>
                <w:rFonts w:ascii="Arial" w:hAnsi="Arial" w:cs="Arial"/>
                <w:sz w:val="17"/>
                <w:szCs w:val="17"/>
              </w:rPr>
              <w:br/>
            </w:r>
            <w:r w:rsidR="00655253" w:rsidRPr="001C1EFE">
              <w:rPr>
                <w:rFonts w:ascii="Arial" w:hAnsi="Arial" w:cs="Arial"/>
                <w:sz w:val="17"/>
                <w:szCs w:val="17"/>
              </w:rPr>
              <w:t>w postępowaniu</w:t>
            </w:r>
            <w:r w:rsidR="006E7EC3" w:rsidRPr="001C1EF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655253" w:rsidRPr="001C1EFE">
              <w:rPr>
                <w:rFonts w:ascii="Arial" w:hAnsi="Arial" w:cs="Arial"/>
                <w:sz w:val="17"/>
                <w:szCs w:val="17"/>
              </w:rPr>
              <w:t>opisan</w:t>
            </w:r>
            <w:r w:rsidRPr="001C1EFE">
              <w:rPr>
                <w:rFonts w:ascii="Arial" w:hAnsi="Arial" w:cs="Arial"/>
                <w:sz w:val="17"/>
                <w:szCs w:val="17"/>
              </w:rPr>
              <w:t>e</w:t>
            </w:r>
            <w:r w:rsidR="00655253" w:rsidRPr="001C1EFE">
              <w:rPr>
                <w:rFonts w:ascii="Arial" w:hAnsi="Arial" w:cs="Arial"/>
                <w:sz w:val="17"/>
                <w:szCs w:val="17"/>
              </w:rPr>
              <w:t xml:space="preserve"> w</w:t>
            </w:r>
            <w:r w:rsidR="003015BD" w:rsidRPr="001C1EFE">
              <w:rPr>
                <w:rFonts w:ascii="Arial" w:hAnsi="Arial" w:cs="Arial"/>
                <w:sz w:val="17"/>
                <w:szCs w:val="17"/>
              </w:rPr>
              <w:t xml:space="preserve"> IDW</w:t>
            </w:r>
            <w:r w:rsidR="004C2226" w:rsidRPr="001C1EF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3015BD" w:rsidRPr="001C1EFE">
              <w:rPr>
                <w:rFonts w:ascii="Arial" w:hAnsi="Arial" w:cs="Arial"/>
                <w:sz w:val="17"/>
                <w:szCs w:val="17"/>
              </w:rPr>
              <w:t xml:space="preserve">w </w:t>
            </w:r>
            <w:r w:rsidR="003B3B33" w:rsidRPr="001C1EFE">
              <w:rPr>
                <w:rFonts w:ascii="Arial" w:hAnsi="Arial" w:cs="Arial"/>
                <w:sz w:val="17"/>
                <w:szCs w:val="17"/>
              </w:rPr>
              <w:t>R</w:t>
            </w:r>
            <w:r w:rsidR="00266445" w:rsidRPr="001C1EFE">
              <w:rPr>
                <w:rFonts w:ascii="Arial" w:hAnsi="Arial" w:cs="Arial"/>
                <w:sz w:val="17"/>
                <w:szCs w:val="17"/>
              </w:rPr>
              <w:t>ozdziale</w:t>
            </w:r>
            <w:r w:rsidR="00655253" w:rsidRPr="001C1EFE">
              <w:rPr>
                <w:rFonts w:ascii="Arial" w:hAnsi="Arial" w:cs="Arial"/>
                <w:sz w:val="17"/>
                <w:szCs w:val="17"/>
              </w:rPr>
              <w:t xml:space="preserve"> VI </w:t>
            </w:r>
            <w:r w:rsidR="003015BD" w:rsidRPr="001C1EFE">
              <w:rPr>
                <w:rFonts w:ascii="Arial" w:hAnsi="Arial" w:cs="Arial"/>
                <w:sz w:val="17"/>
                <w:szCs w:val="17"/>
              </w:rPr>
              <w:t>pkt.</w:t>
            </w:r>
            <w:r w:rsidR="00FA2C33" w:rsidRPr="001C1EFE">
              <w:rPr>
                <w:rFonts w:ascii="Arial" w:hAnsi="Arial" w:cs="Arial"/>
                <w:sz w:val="17"/>
                <w:szCs w:val="17"/>
              </w:rPr>
              <w:t xml:space="preserve"> 1 </w:t>
            </w:r>
            <w:proofErr w:type="spellStart"/>
            <w:r w:rsidR="008C5625" w:rsidRPr="001C1EFE">
              <w:rPr>
                <w:rFonts w:ascii="Arial" w:hAnsi="Arial" w:cs="Arial"/>
                <w:sz w:val="17"/>
                <w:szCs w:val="17"/>
              </w:rPr>
              <w:t>ppkt</w:t>
            </w:r>
            <w:proofErr w:type="spellEnd"/>
            <w:r w:rsidR="008C5625" w:rsidRPr="001C1EF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5335B2" w:rsidRPr="001C1EFE">
              <w:rPr>
                <w:rFonts w:ascii="Arial" w:hAnsi="Arial" w:cs="Arial"/>
                <w:sz w:val="17"/>
                <w:szCs w:val="17"/>
              </w:rPr>
              <w:t>4</w:t>
            </w:r>
            <w:r w:rsidR="00C71CC4" w:rsidRPr="001C1EFE">
              <w:rPr>
                <w:rFonts w:ascii="Arial" w:hAnsi="Arial" w:cs="Arial"/>
                <w:sz w:val="17"/>
                <w:szCs w:val="17"/>
              </w:rPr>
              <w:t>)</w:t>
            </w:r>
            <w:r w:rsidR="006D374A" w:rsidRPr="001C1EF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3B3B33" w:rsidRPr="001C1EFE">
              <w:rPr>
                <w:rFonts w:ascii="Arial" w:hAnsi="Arial" w:cs="Arial"/>
                <w:sz w:val="17"/>
                <w:szCs w:val="17"/>
              </w:rPr>
              <w:t xml:space="preserve">lit. a) </w:t>
            </w:r>
            <w:r w:rsidR="00A56A88" w:rsidRPr="001C1EFE">
              <w:rPr>
                <w:rFonts w:ascii="Arial" w:hAnsi="Arial" w:cs="Arial"/>
                <w:sz w:val="17"/>
                <w:szCs w:val="17"/>
              </w:rPr>
              <w:t xml:space="preserve">tj. czy wykonał co najmniej 1 robotę budowlaną polegającą na budowie, przebudowie lub remoncie drogi obejmującą wykonanie nawierzchni </w:t>
            </w:r>
            <w:r w:rsidR="00A56A88" w:rsidRPr="001C1EFE">
              <w:rPr>
                <w:rFonts w:ascii="Arial" w:hAnsi="Arial" w:cs="Arial"/>
                <w:sz w:val="17"/>
                <w:szCs w:val="17"/>
              </w:rPr>
              <w:br/>
              <w:t xml:space="preserve">z mieszanki mineralno-asfaltowej o wartości brutto robót co najmniej 300 000,00 PLN  – należy wskazać nazwę zadania wraz </w:t>
            </w:r>
            <w:r w:rsidR="00A56A88" w:rsidRPr="001C1EFE">
              <w:rPr>
                <w:rFonts w:ascii="Arial" w:hAnsi="Arial" w:cs="Arial"/>
                <w:sz w:val="17"/>
                <w:szCs w:val="17"/>
              </w:rPr>
              <w:br/>
              <w:t>z opisem  i wartością wykonanych robót)</w:t>
            </w:r>
          </w:p>
        </w:tc>
        <w:tc>
          <w:tcPr>
            <w:tcW w:w="1276" w:type="dxa"/>
            <w:vAlign w:val="center"/>
          </w:tcPr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>Daty</w:t>
            </w:r>
            <w:r w:rsidR="001710B1" w:rsidRPr="004C2226">
              <w:rPr>
                <w:rFonts w:ascii="Arial" w:hAnsi="Arial" w:cs="Arial"/>
                <w:b/>
                <w:sz w:val="17"/>
                <w:szCs w:val="17"/>
              </w:rPr>
              <w:t xml:space="preserve">                        </w:t>
            </w: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3015BD" w:rsidRPr="004C2226">
              <w:rPr>
                <w:rFonts w:ascii="Arial" w:hAnsi="Arial" w:cs="Arial"/>
                <w:b/>
                <w:sz w:val="17"/>
                <w:szCs w:val="17"/>
              </w:rPr>
              <w:t xml:space="preserve">i miejsce </w:t>
            </w:r>
            <w:r w:rsidRPr="004C2226">
              <w:rPr>
                <w:rFonts w:ascii="Arial" w:hAnsi="Arial" w:cs="Arial"/>
                <w:b/>
                <w:sz w:val="17"/>
                <w:szCs w:val="17"/>
              </w:rPr>
              <w:t>wykonania</w:t>
            </w:r>
          </w:p>
          <w:p w:rsidR="00655253" w:rsidRPr="004C2226" w:rsidRDefault="00655253" w:rsidP="00372C3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sz w:val="17"/>
                <w:szCs w:val="17"/>
              </w:rPr>
              <w:t>/od… do…</w:t>
            </w:r>
          </w:p>
          <w:p w:rsidR="00655253" w:rsidRPr="004C2226" w:rsidRDefault="00655253" w:rsidP="00372C3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sz w:val="17"/>
                <w:szCs w:val="17"/>
              </w:rPr>
              <w:t>miesiąc-rok/</w:t>
            </w:r>
          </w:p>
        </w:tc>
        <w:tc>
          <w:tcPr>
            <w:tcW w:w="1276" w:type="dxa"/>
            <w:vAlign w:val="center"/>
          </w:tcPr>
          <w:p w:rsidR="00B524C8" w:rsidRPr="004C2226" w:rsidRDefault="00655253" w:rsidP="00B524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Wartość </w:t>
            </w:r>
            <w:r w:rsidR="003015BD" w:rsidRPr="004C2226">
              <w:rPr>
                <w:rFonts w:ascii="Arial" w:hAnsi="Arial" w:cs="Arial"/>
                <w:b/>
                <w:sz w:val="17"/>
                <w:szCs w:val="17"/>
              </w:rPr>
              <w:t>robót</w:t>
            </w:r>
          </w:p>
          <w:p w:rsidR="00655253" w:rsidRPr="004C2226" w:rsidRDefault="00655253" w:rsidP="00B524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4C2226">
              <w:rPr>
                <w:rFonts w:ascii="Arial" w:hAnsi="Arial" w:cs="Arial"/>
                <w:sz w:val="17"/>
                <w:szCs w:val="17"/>
              </w:rPr>
              <w:t>brutto</w:t>
            </w:r>
            <w:r w:rsidR="006E7EC3" w:rsidRPr="004C2226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4C2226">
              <w:rPr>
                <w:rFonts w:ascii="Arial" w:hAnsi="Arial" w:cs="Arial"/>
                <w:sz w:val="17"/>
                <w:szCs w:val="17"/>
              </w:rPr>
              <w:t>/zł/</w:t>
            </w:r>
          </w:p>
        </w:tc>
        <w:tc>
          <w:tcPr>
            <w:tcW w:w="1772" w:type="dxa"/>
            <w:vAlign w:val="center"/>
          </w:tcPr>
          <w:p w:rsidR="00655253" w:rsidRPr="004C2226" w:rsidRDefault="00655253" w:rsidP="00372C3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Nazwa </w:t>
            </w:r>
            <w:bookmarkStart w:id="0" w:name="_GoBack"/>
            <w:bookmarkEnd w:id="0"/>
            <w:r w:rsidRPr="004C2226">
              <w:rPr>
                <w:rFonts w:ascii="Arial" w:hAnsi="Arial" w:cs="Arial"/>
                <w:b/>
                <w:sz w:val="17"/>
                <w:szCs w:val="17"/>
              </w:rPr>
              <w:t xml:space="preserve">Wykonawcy (Podmiotu/*) </w:t>
            </w:r>
            <w:r w:rsidRPr="004C2226">
              <w:rPr>
                <w:rFonts w:ascii="Arial" w:hAnsi="Arial" w:cs="Arial"/>
                <w:sz w:val="17"/>
                <w:szCs w:val="17"/>
              </w:rPr>
              <w:t>wykazującego posiadanie doświadczenia</w:t>
            </w:r>
          </w:p>
        </w:tc>
      </w:tr>
      <w:tr w:rsidR="00655253" w:rsidTr="004C2226">
        <w:trPr>
          <w:trHeight w:val="5161"/>
        </w:trPr>
        <w:tc>
          <w:tcPr>
            <w:tcW w:w="497" w:type="dxa"/>
          </w:tcPr>
          <w:p w:rsidR="00655253" w:rsidRPr="001761FC" w:rsidRDefault="00655253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2197" w:type="dxa"/>
          </w:tcPr>
          <w:p w:rsidR="00655253" w:rsidRDefault="00655253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Default="00EA6A21">
            <w:pPr>
              <w:rPr>
                <w:rFonts w:ascii="Arial" w:hAnsi="Arial" w:cs="Arial"/>
                <w:sz w:val="28"/>
              </w:rPr>
            </w:pPr>
          </w:p>
          <w:p w:rsidR="00EA6A21" w:rsidRPr="001761FC" w:rsidRDefault="00EA6A21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3402" w:type="dxa"/>
          </w:tcPr>
          <w:p w:rsidR="00655253" w:rsidRPr="001761FC" w:rsidRDefault="00655253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276" w:type="dxa"/>
          </w:tcPr>
          <w:p w:rsidR="00655253" w:rsidRPr="001761FC" w:rsidRDefault="00655253" w:rsidP="00CE61A0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F742C1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276" w:type="dxa"/>
          </w:tcPr>
          <w:p w:rsidR="00655253" w:rsidRPr="001761FC" w:rsidRDefault="00655253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772" w:type="dxa"/>
          </w:tcPr>
          <w:p w:rsidR="00655253" w:rsidRPr="001761FC" w:rsidRDefault="00655253" w:rsidP="007E4C49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7E4C49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7E4C49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F742C1">
            <w:pPr>
              <w:rPr>
                <w:rFonts w:ascii="Arial" w:hAnsi="Arial" w:cs="Arial"/>
                <w:sz w:val="28"/>
              </w:rPr>
            </w:pPr>
          </w:p>
          <w:p w:rsidR="00655253" w:rsidRPr="001761FC" w:rsidRDefault="00655253" w:rsidP="00082DE3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3574BB" w:rsidRDefault="003574BB" w:rsidP="00AC7196">
      <w:pPr>
        <w:jc w:val="both"/>
        <w:rPr>
          <w:rFonts w:ascii="Arial Narrow" w:hAnsi="Arial Narrow" w:cs="Arial"/>
          <w:b/>
          <w:sz w:val="18"/>
          <w:szCs w:val="18"/>
        </w:rPr>
      </w:pPr>
    </w:p>
    <w:p w:rsidR="00B54566" w:rsidRPr="00597084" w:rsidRDefault="006A6CCA" w:rsidP="00AC7196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97084">
        <w:rPr>
          <w:rFonts w:ascii="Arial" w:hAnsi="Arial" w:cs="Arial"/>
          <w:b/>
          <w:sz w:val="18"/>
          <w:szCs w:val="18"/>
          <w:u w:val="single"/>
        </w:rPr>
        <w:t>UWAGI</w:t>
      </w:r>
      <w:r w:rsidR="00A473B3" w:rsidRPr="00597084">
        <w:rPr>
          <w:rFonts w:ascii="Arial" w:hAnsi="Arial" w:cs="Arial"/>
          <w:b/>
          <w:sz w:val="18"/>
          <w:szCs w:val="18"/>
          <w:u w:val="single"/>
        </w:rPr>
        <w:t xml:space="preserve"> </w:t>
      </w:r>
    </w:p>
    <w:p w:rsidR="006A6CCA" w:rsidRDefault="001761FC" w:rsidP="006A6CCA">
      <w:pPr>
        <w:pStyle w:val="Akapitzlist"/>
        <w:numPr>
          <w:ilvl w:val="0"/>
          <w:numId w:val="4"/>
        </w:numPr>
        <w:ind w:left="0" w:hanging="284"/>
        <w:jc w:val="both"/>
        <w:rPr>
          <w:rFonts w:ascii="Arial" w:hAnsi="Arial" w:cs="Arial"/>
          <w:snapToGrid w:val="0"/>
          <w:sz w:val="18"/>
          <w:szCs w:val="18"/>
        </w:rPr>
      </w:pPr>
      <w:r w:rsidRPr="006A6CCA">
        <w:rPr>
          <w:rFonts w:ascii="Arial" w:hAnsi="Arial" w:cs="Arial"/>
          <w:sz w:val="18"/>
          <w:szCs w:val="18"/>
        </w:rPr>
        <w:t xml:space="preserve">Do wykazanych robót – należy dołączyć 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dowody określające, czy te roboty budowlane zostały wykonane należycie,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przy czym dowodami, o których mowa, są referencje bądź inne dokumenty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sporządzone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przez podmiot, na rzecz którego roboty budowlane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zostały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wykon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>ane</w:t>
      </w:r>
      <w:r w:rsidRPr="006A6CCA">
        <w:rPr>
          <w:rFonts w:ascii="Arial" w:hAnsi="Arial" w:cs="Arial"/>
          <w:snapToGrid w:val="0"/>
          <w:sz w:val="18"/>
          <w:szCs w:val="18"/>
        </w:rPr>
        <w:t>, a</w:t>
      </w:r>
      <w:r w:rsidR="009141A1" w:rsidRPr="006A6CCA">
        <w:rPr>
          <w:rFonts w:ascii="Arial" w:hAnsi="Arial" w:cs="Arial"/>
          <w:snapToGrid w:val="0"/>
          <w:sz w:val="18"/>
          <w:szCs w:val="18"/>
        </w:rPr>
        <w:t> 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jeżeli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 xml:space="preserve">Wykonawca z przyczyn niezależnych od niego nie jest w stanie </w:t>
      </w:r>
      <w:r w:rsidRPr="006A6CCA">
        <w:rPr>
          <w:rFonts w:ascii="Arial" w:hAnsi="Arial" w:cs="Arial"/>
          <w:snapToGrid w:val="0"/>
          <w:sz w:val="18"/>
          <w:szCs w:val="18"/>
        </w:rPr>
        <w:t xml:space="preserve"> uzyskać tych dokumentów - inne </w:t>
      </w:r>
      <w:r w:rsidR="00BB3176" w:rsidRPr="006A6CCA">
        <w:rPr>
          <w:rFonts w:ascii="Arial" w:hAnsi="Arial" w:cs="Arial"/>
          <w:snapToGrid w:val="0"/>
          <w:sz w:val="18"/>
          <w:szCs w:val="18"/>
        </w:rPr>
        <w:t xml:space="preserve">odpowiednie </w:t>
      </w:r>
      <w:r w:rsidRPr="006A6CCA">
        <w:rPr>
          <w:rFonts w:ascii="Arial" w:hAnsi="Arial" w:cs="Arial"/>
          <w:snapToGrid w:val="0"/>
          <w:sz w:val="18"/>
          <w:szCs w:val="18"/>
        </w:rPr>
        <w:t>dokumenty;</w:t>
      </w:r>
    </w:p>
    <w:p w:rsidR="0006006A" w:rsidRPr="006A6CCA" w:rsidRDefault="006A6CCA" w:rsidP="006A6CCA">
      <w:pPr>
        <w:pStyle w:val="Akapitzlist"/>
        <w:numPr>
          <w:ilvl w:val="0"/>
          <w:numId w:val="4"/>
        </w:numPr>
        <w:ind w:left="0" w:hanging="284"/>
        <w:jc w:val="both"/>
        <w:rPr>
          <w:rFonts w:ascii="Arial" w:hAnsi="Arial" w:cs="Arial"/>
          <w:snapToGrid w:val="0"/>
          <w:sz w:val="18"/>
          <w:szCs w:val="18"/>
        </w:rPr>
      </w:pPr>
      <w:r w:rsidRPr="006A6CCA">
        <w:rPr>
          <w:rFonts w:ascii="Arial" w:hAnsi="Arial" w:cs="Arial"/>
          <w:snapToGrid w:val="0"/>
          <w:sz w:val="18"/>
          <w:szCs w:val="18"/>
        </w:rPr>
        <w:t xml:space="preserve">Wykonawca, który polega na zdolnościach lub sytuacji innych podmiotów musi udowodnić Zamawiającemu,                     że realizując zamówienie, będzie dysponował niezbędnymi zasobami tych podmiotów, w szczególności przedstawiając zobowiązanie tych podmiotów do oddania mu do dyspozycji niezbędnych zasobów na potrzeby realizacji zamówienia </w:t>
      </w:r>
      <w:r w:rsidR="00F065AC">
        <w:rPr>
          <w:rFonts w:ascii="Arial" w:hAnsi="Arial" w:cs="Arial"/>
          <w:snapToGrid w:val="0"/>
          <w:sz w:val="18"/>
          <w:szCs w:val="18"/>
        </w:rPr>
        <w:t xml:space="preserve">              </w:t>
      </w:r>
      <w:r w:rsidRPr="006A6CCA">
        <w:rPr>
          <w:rFonts w:ascii="Arial" w:hAnsi="Arial" w:cs="Arial"/>
          <w:snapToGrid w:val="0"/>
          <w:sz w:val="18"/>
          <w:szCs w:val="18"/>
        </w:rPr>
        <w:t>– załącznik nr 4 do SWZ</w:t>
      </w:r>
      <w:r w:rsidR="00AC1888" w:rsidRPr="006A6CCA">
        <w:rPr>
          <w:rFonts w:ascii="Arial Narrow" w:hAnsi="Arial Narrow" w:cs="Arial"/>
          <w:sz w:val="18"/>
          <w:szCs w:val="18"/>
        </w:rPr>
        <w:t>.</w:t>
      </w:r>
    </w:p>
    <w:p w:rsidR="00D73B9C" w:rsidRPr="0006006A" w:rsidRDefault="00D73B9C" w:rsidP="00B54566">
      <w:pPr>
        <w:shd w:val="clear" w:color="auto" w:fill="FFFFFF"/>
        <w:tabs>
          <w:tab w:val="left" w:pos="1134"/>
        </w:tabs>
        <w:jc w:val="both"/>
        <w:rPr>
          <w:color w:val="FF0000"/>
          <w:sz w:val="18"/>
          <w:szCs w:val="18"/>
        </w:rPr>
      </w:pPr>
    </w:p>
    <w:p w:rsidR="00A473B3" w:rsidRPr="006A6CCA" w:rsidRDefault="00A473B3" w:rsidP="00A473B3">
      <w:pPr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6A6CCA">
        <w:rPr>
          <w:rFonts w:ascii="Arial" w:hAnsi="Arial" w:cs="Arial"/>
          <w:b/>
          <w:color w:val="0070C0"/>
          <w:sz w:val="18"/>
          <w:szCs w:val="18"/>
        </w:rPr>
        <w:t>POUCZENIE:</w:t>
      </w:r>
    </w:p>
    <w:p w:rsidR="00D315B0" w:rsidRPr="006A6CCA" w:rsidRDefault="00A473B3" w:rsidP="005A54EB">
      <w:pPr>
        <w:jc w:val="both"/>
        <w:rPr>
          <w:rFonts w:ascii="Arial" w:hAnsi="Arial" w:cs="Arial"/>
          <w:iCs/>
          <w:color w:val="0070C0"/>
          <w:sz w:val="18"/>
          <w:szCs w:val="18"/>
        </w:rPr>
      </w:pPr>
      <w:r w:rsidRPr="006A6CCA">
        <w:rPr>
          <w:rFonts w:ascii="Arial" w:hAnsi="Arial" w:cs="Arial"/>
          <w:color w:val="0070C0"/>
          <w:sz w:val="18"/>
          <w:szCs w:val="18"/>
          <w:u w:val="single"/>
        </w:rPr>
        <w:t>Art. 297  § 1</w:t>
      </w:r>
      <w:r w:rsidRPr="006A6CCA">
        <w:rPr>
          <w:rFonts w:ascii="Arial" w:hAnsi="Arial" w:cs="Arial"/>
          <w:smallCaps/>
          <w:color w:val="0070C0"/>
          <w:sz w:val="18"/>
          <w:szCs w:val="18"/>
          <w:u w:val="single"/>
        </w:rPr>
        <w:t xml:space="preserve"> kodeks karny</w:t>
      </w:r>
      <w:r w:rsidRPr="006A6CCA">
        <w:rPr>
          <w:rFonts w:ascii="Arial" w:hAnsi="Arial" w:cs="Arial"/>
          <w:color w:val="0070C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6A6CCA">
        <w:rPr>
          <w:rFonts w:ascii="Arial" w:hAnsi="Arial" w:cs="Arial"/>
          <w:iCs/>
          <w:color w:val="0070C0"/>
          <w:sz w:val="18"/>
          <w:szCs w:val="18"/>
        </w:rPr>
        <w:t>, podlega karze pozbawienia wolności od 3 miesięcy do lat 5.</w:t>
      </w:r>
    </w:p>
    <w:p w:rsidR="00D315B0" w:rsidRDefault="00D315B0" w:rsidP="00A473B3">
      <w:pPr>
        <w:rPr>
          <w:sz w:val="18"/>
          <w:szCs w:val="18"/>
        </w:rPr>
      </w:pPr>
    </w:p>
    <w:p w:rsidR="00397A80" w:rsidRDefault="00397A80" w:rsidP="00A473B3">
      <w:pPr>
        <w:rPr>
          <w:sz w:val="18"/>
          <w:szCs w:val="18"/>
        </w:rPr>
      </w:pPr>
    </w:p>
    <w:p w:rsidR="00AC1888" w:rsidRDefault="00AC1888" w:rsidP="00A473B3">
      <w:pPr>
        <w:rPr>
          <w:sz w:val="18"/>
          <w:szCs w:val="18"/>
        </w:rPr>
      </w:pPr>
    </w:p>
    <w:p w:rsidR="000D455A" w:rsidRDefault="000D455A" w:rsidP="00A473B3">
      <w:pPr>
        <w:rPr>
          <w:sz w:val="18"/>
          <w:szCs w:val="18"/>
        </w:rPr>
      </w:pPr>
    </w:p>
    <w:p w:rsidR="005A54EB" w:rsidRDefault="005A54EB" w:rsidP="00A473B3">
      <w:pPr>
        <w:rPr>
          <w:sz w:val="18"/>
          <w:szCs w:val="18"/>
        </w:rPr>
      </w:pPr>
    </w:p>
    <w:p w:rsidR="00A473B3" w:rsidRPr="00F57B21" w:rsidRDefault="00A473B3" w:rsidP="00A473B3">
      <w:pPr>
        <w:tabs>
          <w:tab w:val="left" w:leader="dot" w:pos="9639"/>
        </w:tabs>
        <w:ind w:left="5954"/>
        <w:jc w:val="right"/>
        <w:rPr>
          <w:b/>
          <w:color w:val="D9D9D9" w:themeColor="background1" w:themeShade="D9"/>
          <w:sz w:val="18"/>
          <w:szCs w:val="18"/>
        </w:rPr>
      </w:pPr>
      <w:r w:rsidRPr="00F57B21">
        <w:rPr>
          <w:b/>
          <w:color w:val="D9D9D9" w:themeColor="background1" w:themeShade="D9"/>
          <w:sz w:val="18"/>
          <w:szCs w:val="18"/>
        </w:rPr>
        <w:tab/>
      </w:r>
    </w:p>
    <w:p w:rsidR="00253B63" w:rsidRPr="00F57B21" w:rsidRDefault="00A473B3" w:rsidP="005A54EB">
      <w:pPr>
        <w:ind w:left="5954"/>
        <w:jc w:val="center"/>
        <w:rPr>
          <w:color w:val="D9D9D9" w:themeColor="background1" w:themeShade="D9"/>
          <w:sz w:val="18"/>
          <w:szCs w:val="18"/>
        </w:rPr>
      </w:pPr>
      <w:r w:rsidRPr="00F57B21">
        <w:rPr>
          <w:color w:val="D9D9D9" w:themeColor="background1" w:themeShade="D9"/>
          <w:sz w:val="18"/>
          <w:szCs w:val="18"/>
        </w:rPr>
        <w:t xml:space="preserve">   (podpisy osób uprawnionych do składania   </w:t>
      </w:r>
      <w:r w:rsidRPr="00F57B21">
        <w:rPr>
          <w:color w:val="D9D9D9" w:themeColor="background1" w:themeShade="D9"/>
          <w:sz w:val="18"/>
          <w:szCs w:val="18"/>
        </w:rPr>
        <w:br/>
        <w:t xml:space="preserve">   oświadczeń woli w imieniu Wykonawcy)</w:t>
      </w:r>
    </w:p>
    <w:p w:rsidR="005A54EB" w:rsidRPr="00A473B3" w:rsidRDefault="005A54EB" w:rsidP="005A54EB">
      <w:pPr>
        <w:ind w:left="5954"/>
        <w:jc w:val="center"/>
        <w:rPr>
          <w:sz w:val="18"/>
          <w:szCs w:val="18"/>
        </w:rPr>
      </w:pPr>
    </w:p>
    <w:sectPr w:rsidR="005A54EB" w:rsidRPr="00A473B3" w:rsidSect="00B155B8">
      <w:headerReference w:type="default" r:id="rId8"/>
      <w:footerReference w:type="default" r:id="rId9"/>
      <w:pgSz w:w="11906" w:h="16838"/>
      <w:pgMar w:top="561" w:right="964" w:bottom="284" w:left="1134" w:header="426" w:footer="1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648" w:rsidRDefault="000B3648">
      <w:r>
        <w:separator/>
      </w:r>
    </w:p>
  </w:endnote>
  <w:endnote w:type="continuationSeparator" w:id="0">
    <w:p w:rsidR="000B3648" w:rsidRDefault="000B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648" w:rsidRDefault="000B3648" w:rsidP="00253B63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648" w:rsidRDefault="000B3648">
      <w:r>
        <w:separator/>
      </w:r>
    </w:p>
  </w:footnote>
  <w:footnote w:type="continuationSeparator" w:id="0">
    <w:p w:rsidR="000B3648" w:rsidRDefault="000B3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33" w:rsidRPr="004F6E2D" w:rsidRDefault="003B3B33" w:rsidP="003B3B33">
    <w:pPr>
      <w:tabs>
        <w:tab w:val="center" w:pos="4536"/>
        <w:tab w:val="right" w:pos="9073"/>
      </w:tabs>
      <w:jc w:val="center"/>
      <w:rPr>
        <w:rFonts w:ascii="Arial" w:hAnsi="Arial" w:cs="Arial"/>
        <w:b/>
        <w:sz w:val="18"/>
        <w:szCs w:val="18"/>
      </w:rPr>
    </w:pPr>
    <w:bookmarkStart w:id="1" w:name="_Hlk167447444"/>
    <w:bookmarkStart w:id="2" w:name="_Hlk167447331"/>
    <w:bookmarkStart w:id="3" w:name="_Hlk167443126"/>
    <w:bookmarkStart w:id="4" w:name="_Hlk228955130"/>
    <w:r w:rsidRPr="004F6E2D">
      <w:rPr>
        <w:rFonts w:ascii="Arial" w:hAnsi="Arial" w:cs="Arial"/>
        <w:b/>
        <w:sz w:val="18"/>
        <w:szCs w:val="18"/>
      </w:rPr>
      <w:t>SPECYFIKACJA  WARUNKÓW ZAMÓWIENIA</w:t>
    </w:r>
  </w:p>
  <w:bookmarkEnd w:id="1"/>
  <w:bookmarkEnd w:id="2"/>
  <w:bookmarkEnd w:id="3"/>
  <w:p w:rsidR="00A56A88" w:rsidRPr="00A56A88" w:rsidRDefault="00A56A88" w:rsidP="00A56A88">
    <w:pPr>
      <w:widowControl w:val="0"/>
      <w:spacing w:line="252" w:lineRule="auto"/>
      <w:jc w:val="center"/>
      <w:rPr>
        <w:rFonts w:ascii="Arial" w:hAnsi="Arial" w:cs="Arial"/>
        <w:sz w:val="18"/>
        <w:szCs w:val="18"/>
      </w:rPr>
    </w:pPr>
    <w:r w:rsidRPr="00A56A88">
      <w:rPr>
        <w:rFonts w:ascii="Arial" w:hAnsi="Arial" w:cs="Arial"/>
        <w:sz w:val="18"/>
        <w:szCs w:val="18"/>
      </w:rPr>
      <w:t>Przebudowa nawierzchni ulicy Jagiellońskiej w Kielcach(odcinek od km 0+000 do km 0+673) w ramach zadania:</w:t>
    </w:r>
  </w:p>
  <w:p w:rsidR="00A56A88" w:rsidRPr="00A56A88" w:rsidRDefault="00A56A88" w:rsidP="00A56A88">
    <w:pPr>
      <w:widowControl w:val="0"/>
      <w:spacing w:line="252" w:lineRule="auto"/>
      <w:jc w:val="center"/>
      <w:rPr>
        <w:rFonts w:ascii="Arial" w:hAnsi="Arial" w:cs="Arial"/>
        <w:sz w:val="18"/>
        <w:szCs w:val="18"/>
      </w:rPr>
    </w:pPr>
    <w:r w:rsidRPr="00A56A88">
      <w:rPr>
        <w:rFonts w:ascii="Arial" w:hAnsi="Arial" w:cs="Arial"/>
        <w:sz w:val="18"/>
        <w:szCs w:val="18"/>
      </w:rPr>
      <w:t>Program przebudowy nawierzchni ulic na terenie Miasta Kielce – Kielce bez dziur</w:t>
    </w:r>
  </w:p>
  <w:p w:rsidR="00A56A88" w:rsidRPr="00A56A88" w:rsidRDefault="00A56A88" w:rsidP="00A56A88">
    <w:pPr>
      <w:widowControl w:val="0"/>
      <w:pBdr>
        <w:bottom w:val="single" w:sz="4" w:space="1" w:color="auto"/>
      </w:pBdr>
      <w:spacing w:line="336" w:lineRule="auto"/>
      <w:jc w:val="center"/>
      <w:rPr>
        <w:rFonts w:ascii="Arial" w:hAnsi="Arial" w:cs="Arial"/>
        <w:snapToGrid w:val="0"/>
        <w:sz w:val="18"/>
        <w:szCs w:val="18"/>
      </w:rPr>
    </w:pPr>
    <w:r w:rsidRPr="00A56A88">
      <w:rPr>
        <w:rFonts w:ascii="Arial" w:hAnsi="Arial" w:cs="Arial"/>
        <w:snapToGrid w:val="0"/>
        <w:sz w:val="18"/>
        <w:szCs w:val="18"/>
      </w:rPr>
      <w:t>Postępowanie nr: WZP.26.1.28.2026</w:t>
    </w:r>
    <w:bookmarkEnd w:id="4"/>
  </w:p>
  <w:p w:rsidR="000B3648" w:rsidRPr="00537850" w:rsidRDefault="000B3648" w:rsidP="005378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1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4D7C599C"/>
    <w:multiLevelType w:val="hybridMultilevel"/>
    <w:tmpl w:val="A6FC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6DD"/>
    <w:rsid w:val="00001B4A"/>
    <w:rsid w:val="0000219C"/>
    <w:rsid w:val="00025541"/>
    <w:rsid w:val="00031817"/>
    <w:rsid w:val="00036755"/>
    <w:rsid w:val="00040CC5"/>
    <w:rsid w:val="0004171F"/>
    <w:rsid w:val="000459EA"/>
    <w:rsid w:val="0006006A"/>
    <w:rsid w:val="00075C3B"/>
    <w:rsid w:val="00082DE3"/>
    <w:rsid w:val="0008768F"/>
    <w:rsid w:val="00095162"/>
    <w:rsid w:val="000A7091"/>
    <w:rsid w:val="000B0DBA"/>
    <w:rsid w:val="000B3648"/>
    <w:rsid w:val="000C0A70"/>
    <w:rsid w:val="000C5F1E"/>
    <w:rsid w:val="000C701E"/>
    <w:rsid w:val="000D07CA"/>
    <w:rsid w:val="000D21BF"/>
    <w:rsid w:val="000D455A"/>
    <w:rsid w:val="000D6AA1"/>
    <w:rsid w:val="000E601D"/>
    <w:rsid w:val="000F3B2C"/>
    <w:rsid w:val="000F3B91"/>
    <w:rsid w:val="00106045"/>
    <w:rsid w:val="001231A3"/>
    <w:rsid w:val="001323F5"/>
    <w:rsid w:val="0014706E"/>
    <w:rsid w:val="00170B23"/>
    <w:rsid w:val="001710B1"/>
    <w:rsid w:val="001761FC"/>
    <w:rsid w:val="0018076B"/>
    <w:rsid w:val="00181EFA"/>
    <w:rsid w:val="00190252"/>
    <w:rsid w:val="00193086"/>
    <w:rsid w:val="001A238D"/>
    <w:rsid w:val="001A4E59"/>
    <w:rsid w:val="001A7E11"/>
    <w:rsid w:val="001C1EFE"/>
    <w:rsid w:val="001C4306"/>
    <w:rsid w:val="001D65FE"/>
    <w:rsid w:val="001D6F6D"/>
    <w:rsid w:val="001D780D"/>
    <w:rsid w:val="001F6DB4"/>
    <w:rsid w:val="002128FE"/>
    <w:rsid w:val="00231D21"/>
    <w:rsid w:val="00235EAD"/>
    <w:rsid w:val="0023731B"/>
    <w:rsid w:val="00237F53"/>
    <w:rsid w:val="00244DD7"/>
    <w:rsid w:val="00253B63"/>
    <w:rsid w:val="002552C2"/>
    <w:rsid w:val="002557F3"/>
    <w:rsid w:val="00261C3E"/>
    <w:rsid w:val="00266445"/>
    <w:rsid w:val="0027370C"/>
    <w:rsid w:val="0029267A"/>
    <w:rsid w:val="00293925"/>
    <w:rsid w:val="002A2ED6"/>
    <w:rsid w:val="002A7162"/>
    <w:rsid w:val="002A775B"/>
    <w:rsid w:val="002B35A9"/>
    <w:rsid w:val="002E6F78"/>
    <w:rsid w:val="002F3B15"/>
    <w:rsid w:val="003015BD"/>
    <w:rsid w:val="00303BC1"/>
    <w:rsid w:val="00317C40"/>
    <w:rsid w:val="0032217F"/>
    <w:rsid w:val="0032286B"/>
    <w:rsid w:val="003378CB"/>
    <w:rsid w:val="00344DA6"/>
    <w:rsid w:val="00345A95"/>
    <w:rsid w:val="00356219"/>
    <w:rsid w:val="003574BB"/>
    <w:rsid w:val="003677BD"/>
    <w:rsid w:val="00372C33"/>
    <w:rsid w:val="003732E4"/>
    <w:rsid w:val="0037766D"/>
    <w:rsid w:val="00384164"/>
    <w:rsid w:val="00391834"/>
    <w:rsid w:val="00393CA9"/>
    <w:rsid w:val="00397A80"/>
    <w:rsid w:val="003A5CF0"/>
    <w:rsid w:val="003B3B33"/>
    <w:rsid w:val="003B46BF"/>
    <w:rsid w:val="003B4E3F"/>
    <w:rsid w:val="003C7661"/>
    <w:rsid w:val="003E5B45"/>
    <w:rsid w:val="003F4B38"/>
    <w:rsid w:val="003F6FDE"/>
    <w:rsid w:val="003F7ACB"/>
    <w:rsid w:val="00402A72"/>
    <w:rsid w:val="00403735"/>
    <w:rsid w:val="004152D2"/>
    <w:rsid w:val="00426405"/>
    <w:rsid w:val="004354A5"/>
    <w:rsid w:val="004513CF"/>
    <w:rsid w:val="004744FA"/>
    <w:rsid w:val="004805E0"/>
    <w:rsid w:val="004928C2"/>
    <w:rsid w:val="00494CFA"/>
    <w:rsid w:val="00496D58"/>
    <w:rsid w:val="004A1AFB"/>
    <w:rsid w:val="004B025F"/>
    <w:rsid w:val="004B4035"/>
    <w:rsid w:val="004C2226"/>
    <w:rsid w:val="004C6D6E"/>
    <w:rsid w:val="004D259F"/>
    <w:rsid w:val="004D5652"/>
    <w:rsid w:val="00504679"/>
    <w:rsid w:val="005057FB"/>
    <w:rsid w:val="00507F3A"/>
    <w:rsid w:val="00520625"/>
    <w:rsid w:val="00532FB7"/>
    <w:rsid w:val="005335B2"/>
    <w:rsid w:val="00537850"/>
    <w:rsid w:val="00540B44"/>
    <w:rsid w:val="0054222F"/>
    <w:rsid w:val="00546761"/>
    <w:rsid w:val="00547BF8"/>
    <w:rsid w:val="005830AB"/>
    <w:rsid w:val="00597084"/>
    <w:rsid w:val="005A1C74"/>
    <w:rsid w:val="005A22D5"/>
    <w:rsid w:val="005A54EB"/>
    <w:rsid w:val="005A6B1B"/>
    <w:rsid w:val="005B3E8C"/>
    <w:rsid w:val="005B4D59"/>
    <w:rsid w:val="005C2402"/>
    <w:rsid w:val="005D1969"/>
    <w:rsid w:val="005E146B"/>
    <w:rsid w:val="00603DCE"/>
    <w:rsid w:val="00615823"/>
    <w:rsid w:val="006314F3"/>
    <w:rsid w:val="00640834"/>
    <w:rsid w:val="00655253"/>
    <w:rsid w:val="006560B4"/>
    <w:rsid w:val="00665074"/>
    <w:rsid w:val="00674F61"/>
    <w:rsid w:val="00680F4F"/>
    <w:rsid w:val="00682C92"/>
    <w:rsid w:val="00683191"/>
    <w:rsid w:val="00687A54"/>
    <w:rsid w:val="00696759"/>
    <w:rsid w:val="006A09C6"/>
    <w:rsid w:val="006A6CCA"/>
    <w:rsid w:val="006D183C"/>
    <w:rsid w:val="006D374A"/>
    <w:rsid w:val="006D74BA"/>
    <w:rsid w:val="006E057A"/>
    <w:rsid w:val="006E7984"/>
    <w:rsid w:val="006E7EC3"/>
    <w:rsid w:val="006F3F50"/>
    <w:rsid w:val="00702A56"/>
    <w:rsid w:val="0070515E"/>
    <w:rsid w:val="00705A9F"/>
    <w:rsid w:val="007129E0"/>
    <w:rsid w:val="00722EFF"/>
    <w:rsid w:val="00727D75"/>
    <w:rsid w:val="00751B46"/>
    <w:rsid w:val="00752FE2"/>
    <w:rsid w:val="00764A67"/>
    <w:rsid w:val="00774037"/>
    <w:rsid w:val="00776E81"/>
    <w:rsid w:val="00780C8D"/>
    <w:rsid w:val="00787625"/>
    <w:rsid w:val="007A2392"/>
    <w:rsid w:val="007B5817"/>
    <w:rsid w:val="007B6252"/>
    <w:rsid w:val="007C7771"/>
    <w:rsid w:val="007E4C49"/>
    <w:rsid w:val="007E52C2"/>
    <w:rsid w:val="007E7549"/>
    <w:rsid w:val="007F46A7"/>
    <w:rsid w:val="008105BD"/>
    <w:rsid w:val="0081298C"/>
    <w:rsid w:val="00815CBA"/>
    <w:rsid w:val="008215C4"/>
    <w:rsid w:val="008274A7"/>
    <w:rsid w:val="0083307A"/>
    <w:rsid w:val="00844E99"/>
    <w:rsid w:val="00846614"/>
    <w:rsid w:val="008469BB"/>
    <w:rsid w:val="00867F54"/>
    <w:rsid w:val="00871375"/>
    <w:rsid w:val="00872ED7"/>
    <w:rsid w:val="00882CB4"/>
    <w:rsid w:val="00890911"/>
    <w:rsid w:val="008A6E22"/>
    <w:rsid w:val="008B08E8"/>
    <w:rsid w:val="008B322F"/>
    <w:rsid w:val="008B32A3"/>
    <w:rsid w:val="008C1939"/>
    <w:rsid w:val="008C44BB"/>
    <w:rsid w:val="008C4E4B"/>
    <w:rsid w:val="008C5625"/>
    <w:rsid w:val="008C7494"/>
    <w:rsid w:val="008D0412"/>
    <w:rsid w:val="008D26F8"/>
    <w:rsid w:val="008D42AE"/>
    <w:rsid w:val="009141A1"/>
    <w:rsid w:val="00915482"/>
    <w:rsid w:val="0093226B"/>
    <w:rsid w:val="00933281"/>
    <w:rsid w:val="009533AE"/>
    <w:rsid w:val="00955064"/>
    <w:rsid w:val="0096040F"/>
    <w:rsid w:val="00962D31"/>
    <w:rsid w:val="0098798E"/>
    <w:rsid w:val="009A484C"/>
    <w:rsid w:val="009A5CC7"/>
    <w:rsid w:val="009B3657"/>
    <w:rsid w:val="009C65C1"/>
    <w:rsid w:val="009D1BAF"/>
    <w:rsid w:val="009D46B7"/>
    <w:rsid w:val="009F7D4E"/>
    <w:rsid w:val="00A1314B"/>
    <w:rsid w:val="00A35027"/>
    <w:rsid w:val="00A37D79"/>
    <w:rsid w:val="00A40DD0"/>
    <w:rsid w:val="00A46DEC"/>
    <w:rsid w:val="00A473B3"/>
    <w:rsid w:val="00A56A88"/>
    <w:rsid w:val="00A57214"/>
    <w:rsid w:val="00A61428"/>
    <w:rsid w:val="00A61735"/>
    <w:rsid w:val="00A704A8"/>
    <w:rsid w:val="00A733EF"/>
    <w:rsid w:val="00A87ADE"/>
    <w:rsid w:val="00AA0B41"/>
    <w:rsid w:val="00AA166A"/>
    <w:rsid w:val="00AA4CA7"/>
    <w:rsid w:val="00AA62B9"/>
    <w:rsid w:val="00AA6D4C"/>
    <w:rsid w:val="00AB395A"/>
    <w:rsid w:val="00AC1888"/>
    <w:rsid w:val="00AC4FFC"/>
    <w:rsid w:val="00AC7196"/>
    <w:rsid w:val="00AD4C06"/>
    <w:rsid w:val="00AE0DFC"/>
    <w:rsid w:val="00AE11E2"/>
    <w:rsid w:val="00AE72BA"/>
    <w:rsid w:val="00B155B8"/>
    <w:rsid w:val="00B15CF5"/>
    <w:rsid w:val="00B256B7"/>
    <w:rsid w:val="00B26C57"/>
    <w:rsid w:val="00B26F14"/>
    <w:rsid w:val="00B30063"/>
    <w:rsid w:val="00B376DD"/>
    <w:rsid w:val="00B447A8"/>
    <w:rsid w:val="00B462E9"/>
    <w:rsid w:val="00B46715"/>
    <w:rsid w:val="00B524C8"/>
    <w:rsid w:val="00B54566"/>
    <w:rsid w:val="00B55802"/>
    <w:rsid w:val="00B84BA6"/>
    <w:rsid w:val="00B854A0"/>
    <w:rsid w:val="00B925E0"/>
    <w:rsid w:val="00BB3176"/>
    <w:rsid w:val="00BC3B61"/>
    <w:rsid w:val="00BD42EC"/>
    <w:rsid w:val="00BE4494"/>
    <w:rsid w:val="00C06278"/>
    <w:rsid w:val="00C2314B"/>
    <w:rsid w:val="00C25C38"/>
    <w:rsid w:val="00C345FA"/>
    <w:rsid w:val="00C368CF"/>
    <w:rsid w:val="00C52BB2"/>
    <w:rsid w:val="00C71CC4"/>
    <w:rsid w:val="00C8069F"/>
    <w:rsid w:val="00C9245B"/>
    <w:rsid w:val="00CA7449"/>
    <w:rsid w:val="00CC54D8"/>
    <w:rsid w:val="00CC66C3"/>
    <w:rsid w:val="00CC7674"/>
    <w:rsid w:val="00CE61A0"/>
    <w:rsid w:val="00CF3ADA"/>
    <w:rsid w:val="00CF3C20"/>
    <w:rsid w:val="00CF4187"/>
    <w:rsid w:val="00D0160B"/>
    <w:rsid w:val="00D05185"/>
    <w:rsid w:val="00D10927"/>
    <w:rsid w:val="00D13C06"/>
    <w:rsid w:val="00D21373"/>
    <w:rsid w:val="00D27833"/>
    <w:rsid w:val="00D315B0"/>
    <w:rsid w:val="00D32007"/>
    <w:rsid w:val="00D322BA"/>
    <w:rsid w:val="00D51388"/>
    <w:rsid w:val="00D619D9"/>
    <w:rsid w:val="00D65410"/>
    <w:rsid w:val="00D66D99"/>
    <w:rsid w:val="00D70509"/>
    <w:rsid w:val="00D73B9C"/>
    <w:rsid w:val="00D94D12"/>
    <w:rsid w:val="00DB3494"/>
    <w:rsid w:val="00DC1498"/>
    <w:rsid w:val="00DC6744"/>
    <w:rsid w:val="00DD168B"/>
    <w:rsid w:val="00DD62C8"/>
    <w:rsid w:val="00DF3AC0"/>
    <w:rsid w:val="00E016BE"/>
    <w:rsid w:val="00E420D1"/>
    <w:rsid w:val="00E51D48"/>
    <w:rsid w:val="00E60D24"/>
    <w:rsid w:val="00E63995"/>
    <w:rsid w:val="00E65E0F"/>
    <w:rsid w:val="00E65F76"/>
    <w:rsid w:val="00E71343"/>
    <w:rsid w:val="00E754E4"/>
    <w:rsid w:val="00E769D6"/>
    <w:rsid w:val="00E77E99"/>
    <w:rsid w:val="00E94325"/>
    <w:rsid w:val="00EA6A21"/>
    <w:rsid w:val="00EC2FBD"/>
    <w:rsid w:val="00ED0B00"/>
    <w:rsid w:val="00ED216B"/>
    <w:rsid w:val="00ED4F88"/>
    <w:rsid w:val="00EE1F80"/>
    <w:rsid w:val="00EE4248"/>
    <w:rsid w:val="00EE6197"/>
    <w:rsid w:val="00EE6D08"/>
    <w:rsid w:val="00EF5D8E"/>
    <w:rsid w:val="00F065AC"/>
    <w:rsid w:val="00F169A8"/>
    <w:rsid w:val="00F17DB1"/>
    <w:rsid w:val="00F21187"/>
    <w:rsid w:val="00F24D9E"/>
    <w:rsid w:val="00F26E70"/>
    <w:rsid w:val="00F476E8"/>
    <w:rsid w:val="00F531A5"/>
    <w:rsid w:val="00F57B21"/>
    <w:rsid w:val="00F742C1"/>
    <w:rsid w:val="00F80F98"/>
    <w:rsid w:val="00FA20AE"/>
    <w:rsid w:val="00FA2C33"/>
    <w:rsid w:val="00FA3685"/>
    <w:rsid w:val="00FB1BAC"/>
    <w:rsid w:val="00FB3364"/>
    <w:rsid w:val="00FB744C"/>
    <w:rsid w:val="00FE5834"/>
    <w:rsid w:val="00FE6BAA"/>
    <w:rsid w:val="00FF4244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7809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6045"/>
  </w:style>
  <w:style w:type="paragraph" w:styleId="Nagwek1">
    <w:name w:val="heading 1"/>
    <w:basedOn w:val="Normalny"/>
    <w:next w:val="Normalny"/>
    <w:link w:val="Nagwek1Znak"/>
    <w:uiPriority w:val="99"/>
    <w:qFormat/>
    <w:rsid w:val="00106045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06045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06045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06045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06045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129E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129E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129E0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7129E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7129E0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106045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129E0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106045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06045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7129E0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106045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7129E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60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A1AFB"/>
    <w:rPr>
      <w:rFonts w:cs="Times New Roman"/>
    </w:rPr>
  </w:style>
  <w:style w:type="paragraph" w:styleId="Stopka">
    <w:name w:val="footer"/>
    <w:basedOn w:val="Normalny"/>
    <w:link w:val="StopkaZnak"/>
    <w:rsid w:val="001060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7129E0"/>
    <w:rPr>
      <w:rFonts w:cs="Times New Roman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106045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7129E0"/>
    <w:rPr>
      <w:rFonts w:cs="Times New Roman"/>
      <w:sz w:val="2"/>
    </w:rPr>
  </w:style>
  <w:style w:type="paragraph" w:customStyle="1" w:styleId="Styl">
    <w:name w:val="Styl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7F164CA3BF9C4373845ECB452A5D9922">
    <w:name w:val="7F164CA3BF9C4373845ECB452A5D9922"/>
    <w:rsid w:val="00253B63"/>
    <w:pPr>
      <w:spacing w:after="200" w:line="276" w:lineRule="auto"/>
    </w:pPr>
    <w:rPr>
      <w:rFonts w:ascii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53B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368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4037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0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676EF-53FB-4F06-8D2B-E2635850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1EBE2094</Template>
  <TotalTime>0</TotalTime>
  <Pages>1</Pages>
  <Words>279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Miejski Zarząd Dróg w Kielcach</dc:creator>
  <cp:lastModifiedBy>Justyna Kubikowska</cp:lastModifiedBy>
  <cp:revision>3</cp:revision>
  <cp:lastPrinted>2022-05-06T10:17:00Z</cp:lastPrinted>
  <dcterms:created xsi:type="dcterms:W3CDTF">2026-05-07T05:43:00Z</dcterms:created>
  <dcterms:modified xsi:type="dcterms:W3CDTF">2026-05-07T05:43:00Z</dcterms:modified>
</cp:coreProperties>
</file>